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Pr="002C7682">
        <w:t>обязательствам</w:t>
      </w:r>
      <w:proofErr w:type="gramEnd"/>
      <w:r w:rsidRPr="002C7682">
        <w:t xml:space="preserve">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Pr="002C7682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bookmarkStart w:id="4" w:name="_GoBack"/>
      <w:bookmarkEnd w:id="4"/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1332</TotalTime>
  <Pages>5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39</cp:revision>
  <cp:lastPrinted>2020-11-26T06:18:00Z</cp:lastPrinted>
  <dcterms:created xsi:type="dcterms:W3CDTF">2020-11-19T08:31:00Z</dcterms:created>
  <dcterms:modified xsi:type="dcterms:W3CDTF">2020-12-11T10:13:00Z</dcterms:modified>
</cp:coreProperties>
</file>